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C92A0" w14:textId="47897CDA" w:rsidR="00066279" w:rsidRDefault="00066279" w:rsidP="0006627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#101</w:t>
      </w:r>
      <w:r>
        <w:rPr>
          <w:rFonts w:cs="Arial"/>
          <w:b/>
          <w:sz w:val="24"/>
          <w:szCs w:val="24"/>
        </w:rPr>
        <w:tab/>
        <w:t>RP-23162</w:t>
      </w:r>
      <w:r>
        <w:rPr>
          <w:rFonts w:cs="Arial"/>
          <w:b/>
          <w:sz w:val="24"/>
          <w:szCs w:val="24"/>
        </w:rPr>
        <w:t>3</w:t>
      </w:r>
    </w:p>
    <w:p w14:paraId="2641F2DF" w14:textId="77777777" w:rsidR="00066279" w:rsidRDefault="00066279" w:rsidP="0006627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September 11–15, 2023, Bangalore, India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72B9255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0BF80" w14:textId="77777777" w:rsidR="0024373E" w:rsidRDefault="0024373E">
      <w:r>
        <w:separator/>
      </w:r>
    </w:p>
  </w:endnote>
  <w:endnote w:type="continuationSeparator" w:id="0">
    <w:p w14:paraId="06331679" w14:textId="77777777" w:rsidR="0024373E" w:rsidRDefault="0024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618B8" w14:textId="77777777" w:rsidR="0024373E" w:rsidRDefault="0024373E">
      <w:r>
        <w:separator/>
      </w:r>
    </w:p>
  </w:footnote>
  <w:footnote w:type="continuationSeparator" w:id="0">
    <w:p w14:paraId="2A6F9D87" w14:textId="77777777" w:rsidR="0024373E" w:rsidRDefault="0024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6923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54</cp:revision>
  <cp:lastPrinted>2000-02-29T10:31:00Z</cp:lastPrinted>
  <dcterms:created xsi:type="dcterms:W3CDTF">2022-06-08T11:16:00Z</dcterms:created>
  <dcterms:modified xsi:type="dcterms:W3CDTF">2023-08-30T17:13:00Z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